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3F6E2F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>г.</w:t>
      </w:r>
      <w:r w:rsidR="00610EE2">
        <w:rPr>
          <w:rFonts w:eastAsia="Arial"/>
          <w:b/>
          <w:kern w:val="3"/>
          <w:sz w:val="24"/>
          <w:szCs w:val="24"/>
          <w:lang w:eastAsia="zh-CN"/>
        </w:rPr>
        <w:t>Казань</w:t>
      </w:r>
      <w:proofErr w:type="spellEnd"/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D831AD" w:rsidRPr="00D831AD">
        <w:rPr>
          <w:rFonts w:eastAsia="Arial"/>
          <w:b/>
          <w:kern w:val="3"/>
          <w:sz w:val="24"/>
          <w:szCs w:val="24"/>
          <w:lang w:eastAsia="zh-CN"/>
        </w:rPr>
        <w:t>ул.Гудованцева</w:t>
      </w:r>
      <w:proofErr w:type="spellEnd"/>
      <w:r w:rsidR="00D831AD" w:rsidRPr="00D831AD">
        <w:rPr>
          <w:rFonts w:eastAsia="Arial"/>
          <w:b/>
          <w:kern w:val="3"/>
          <w:sz w:val="24"/>
          <w:szCs w:val="24"/>
          <w:lang w:eastAsia="zh-CN"/>
        </w:rPr>
        <w:t>, д.9</w:t>
      </w:r>
    </w:p>
    <w:p w:rsidR="003F6E2F" w:rsidRDefault="003F6E2F" w:rsidP="003F6E2F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E3B36" w:rsidRDefault="0010435B" w:rsidP="004E3B36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3C3488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D831AD" w:rsidRPr="00D831AD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ГВС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D831AD" w:rsidRPr="00D831AD">
        <w:rPr>
          <w:b/>
          <w:color w:val="000000"/>
          <w:kern w:val="3"/>
          <w:sz w:val="24"/>
          <w:szCs w:val="24"/>
          <w:lang w:eastAsia="zh-CN" w:bidi="hi-IN"/>
        </w:rPr>
        <w:t>501 817,41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D831AD" w:rsidRPr="00D831AD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ХВС</w:t>
      </w:r>
      <w:r w:rsidR="00D831AD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D831AD" w:rsidRPr="00D831AD">
        <w:rPr>
          <w:b/>
          <w:color w:val="000000"/>
          <w:kern w:val="3"/>
          <w:sz w:val="24"/>
          <w:szCs w:val="24"/>
          <w:lang w:eastAsia="zh-CN" w:bidi="hi-IN"/>
        </w:rPr>
        <w:t>231 314,80</w:t>
      </w:r>
      <w:r w:rsidR="00D831AD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D831AD" w:rsidRPr="00D831AD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D831AD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D831AD" w:rsidRPr="00D831AD">
        <w:rPr>
          <w:b/>
          <w:color w:val="000000"/>
          <w:kern w:val="3"/>
          <w:sz w:val="24"/>
          <w:szCs w:val="24"/>
          <w:lang w:eastAsia="zh-CN" w:bidi="hi-IN"/>
        </w:rPr>
        <w:t>2 596 421,57</w:t>
      </w:r>
      <w:r w:rsidR="00D831AD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D831AD" w:rsidRPr="00D831AD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D831AD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D831AD">
        <w:rPr>
          <w:b/>
          <w:color w:val="000000"/>
          <w:kern w:val="3"/>
          <w:sz w:val="24"/>
          <w:szCs w:val="24"/>
          <w:lang w:eastAsia="zh-CN" w:bidi="hi-IN"/>
        </w:rPr>
        <w:t xml:space="preserve">5 </w:t>
      </w:r>
      <w:r w:rsidR="00D831AD" w:rsidRPr="00D831AD">
        <w:rPr>
          <w:b/>
          <w:color w:val="000000"/>
          <w:kern w:val="3"/>
          <w:sz w:val="24"/>
          <w:szCs w:val="24"/>
          <w:lang w:eastAsia="zh-CN" w:bidi="hi-IN"/>
        </w:rPr>
        <w:t>924 273,11</w:t>
      </w:r>
      <w:r w:rsidR="00D831AD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D831AD" w:rsidRPr="00D831AD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водоотведения</w:t>
      </w:r>
      <w:r w:rsidR="00D831AD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D831AD" w:rsidRPr="00D831AD">
        <w:rPr>
          <w:b/>
          <w:color w:val="000000"/>
          <w:kern w:val="3"/>
          <w:sz w:val="24"/>
          <w:szCs w:val="24"/>
          <w:lang w:eastAsia="zh-CN" w:bidi="hi-IN"/>
        </w:rPr>
        <w:t>673 793,60</w:t>
      </w:r>
      <w:r w:rsidR="00D831AD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D831AD" w:rsidRPr="00D831AD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теплоснабжения</w:t>
      </w:r>
      <w:r w:rsidR="00D831AD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D831AD" w:rsidRPr="00D831AD">
        <w:rPr>
          <w:b/>
          <w:color w:val="000000"/>
          <w:kern w:val="3"/>
          <w:sz w:val="24"/>
          <w:szCs w:val="24"/>
          <w:lang w:eastAsia="zh-CN" w:bidi="hi-IN"/>
        </w:rPr>
        <w:t>4 684 697,37</w:t>
      </w:r>
      <w:r w:rsidR="00D831AD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D831AD" w:rsidRPr="00D831AD">
        <w:rPr>
          <w:b/>
          <w:bCs/>
          <w:color w:val="000000"/>
          <w:kern w:val="3"/>
          <w:sz w:val="24"/>
          <w:szCs w:val="24"/>
          <w:lang w:eastAsia="zh-CN" w:bidi="hi-IN"/>
        </w:rPr>
        <w:t>2 000 000,00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рублей, строительный контроль не более</w:t>
      </w:r>
      <w:r w:rsidR="004E3B3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D831AD" w:rsidRPr="00D831AD">
        <w:rPr>
          <w:b/>
          <w:bCs/>
          <w:color w:val="000000"/>
          <w:kern w:val="3"/>
          <w:sz w:val="24"/>
          <w:szCs w:val="24"/>
          <w:lang w:eastAsia="zh-CN" w:bidi="hi-IN"/>
        </w:rPr>
        <w:t>219 184,77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3488"/>
    <w:rsid w:val="003C63B2"/>
    <w:rsid w:val="003C728F"/>
    <w:rsid w:val="003E3785"/>
    <w:rsid w:val="003F536A"/>
    <w:rsid w:val="003F6E2F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E3B36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10EE2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31AD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5682DB8-CD20-40B2-95E0-3B64F8F0C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EC98F-1951-4FAE-ABAA-484F55DF4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2865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2024-06-19T04:17:00Z</dcterms:created>
  <dcterms:modified xsi:type="dcterms:W3CDTF">2024-07-01T10:58:00Z</dcterms:modified>
</cp:coreProperties>
</file>